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18B" w:rsidRDefault="0062518B" w:rsidP="006251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OSEBORN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62518B" w:rsidRDefault="00273060" w:rsidP="006251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Buckland Priory.</w:t>
      </w:r>
    </w:p>
    <w:p w:rsidR="0062518B" w:rsidRDefault="0062518B" w:rsidP="006251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518B" w:rsidRDefault="0062518B" w:rsidP="006251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518B" w:rsidRDefault="0062518B" w:rsidP="0062518B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</w:t>
      </w:r>
      <w:r w:rsidR="001E50DB">
        <w:rPr>
          <w:rFonts w:ascii="Times New Roman" w:hAnsi="Times New Roman" w:cs="Times New Roman"/>
          <w:sz w:val="24"/>
          <w:szCs w:val="24"/>
        </w:rPr>
        <w:t xml:space="preserve">and subdeacon </w:t>
      </w:r>
      <w:r>
        <w:rPr>
          <w:rFonts w:ascii="Times New Roman" w:hAnsi="Times New Roman" w:cs="Times New Roman"/>
          <w:sz w:val="24"/>
          <w:szCs w:val="24"/>
        </w:rPr>
        <w:t>in the convent of Launceston, Cornwall, by the Bishop.</w:t>
      </w:r>
    </w:p>
    <w:p w:rsidR="0062518B" w:rsidRDefault="0062518B" w:rsidP="006251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pp.96-7)</w:t>
      </w:r>
    </w:p>
    <w:p w:rsidR="0018426F" w:rsidRDefault="0018426F" w:rsidP="006251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 by the Bishop.</w:t>
      </w:r>
    </w:p>
    <w:p w:rsidR="0018426F" w:rsidRDefault="0018426F" w:rsidP="006251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(ibid.p.98)</w:t>
      </w:r>
    </w:p>
    <w:p w:rsidR="00273060" w:rsidRDefault="00273060" w:rsidP="002730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Sep.</w:t>
      </w:r>
      <w:r>
        <w:rPr>
          <w:rFonts w:ascii="Times New Roman" w:hAnsi="Times New Roman" w:cs="Times New Roman"/>
          <w:sz w:val="24"/>
          <w:szCs w:val="24"/>
        </w:rPr>
        <w:tab/>
        <w:t>He was ordained priest</w:t>
      </w:r>
      <w:r>
        <w:rPr>
          <w:rFonts w:ascii="Times New Roman" w:hAnsi="Times New Roman" w:cs="Times New Roman"/>
          <w:sz w:val="24"/>
          <w:szCs w:val="24"/>
        </w:rPr>
        <w:t xml:space="preserve">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273060" w:rsidRDefault="00273060" w:rsidP="002730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the Bishop.   (ibid.p.99)</w:t>
      </w:r>
    </w:p>
    <w:p w:rsidR="0062518B" w:rsidRDefault="0062518B" w:rsidP="006251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518B" w:rsidRDefault="0062518B" w:rsidP="006251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426F" w:rsidRDefault="0018426F" w:rsidP="006251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2016</w:t>
      </w:r>
    </w:p>
    <w:p w:rsidR="00273060" w:rsidRPr="0059383D" w:rsidRDefault="00273060" w:rsidP="006251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March 2016</w:t>
      </w:r>
      <w:bookmarkStart w:id="0" w:name="_GoBack"/>
      <w:bookmarkEnd w:id="0"/>
    </w:p>
    <w:p w:rsidR="006B2F86" w:rsidRPr="0062518B" w:rsidRDefault="0027306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62518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18B" w:rsidRDefault="0062518B" w:rsidP="00E71FC3">
      <w:pPr>
        <w:spacing w:after="0" w:line="240" w:lineRule="auto"/>
      </w:pPr>
      <w:r>
        <w:separator/>
      </w:r>
    </w:p>
  </w:endnote>
  <w:endnote w:type="continuationSeparator" w:id="0">
    <w:p w:rsidR="0062518B" w:rsidRDefault="006251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18B" w:rsidRDefault="0062518B" w:rsidP="00E71FC3">
      <w:pPr>
        <w:spacing w:after="0" w:line="240" w:lineRule="auto"/>
      </w:pPr>
      <w:r>
        <w:separator/>
      </w:r>
    </w:p>
  </w:footnote>
  <w:footnote w:type="continuationSeparator" w:id="0">
    <w:p w:rsidR="0062518B" w:rsidRDefault="006251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18B"/>
    <w:rsid w:val="0018426F"/>
    <w:rsid w:val="001E50DB"/>
    <w:rsid w:val="00273060"/>
    <w:rsid w:val="0062518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0287C"/>
  <w15:chartTrackingRefBased/>
  <w15:docId w15:val="{6C1831AA-6C28-4A03-BAF2-457D50956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1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2016-03-14T11:50:00Z</dcterms:created>
  <dcterms:modified xsi:type="dcterms:W3CDTF">2016-03-18T17:21:00Z</dcterms:modified>
</cp:coreProperties>
</file>